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5F0" w:rsidRPr="007B7268" w:rsidRDefault="003E5B5E" w:rsidP="00597327">
      <w:pPr>
        <w:jc w:val="center"/>
        <w:rPr>
          <w:b/>
          <w:sz w:val="32"/>
          <w:szCs w:val="36"/>
          <w:highlight w:val="cyan"/>
        </w:rPr>
      </w:pPr>
      <w:r w:rsidRPr="007B7268">
        <w:rPr>
          <w:b/>
          <w:sz w:val="32"/>
          <w:szCs w:val="36"/>
          <w:highlight w:val="cyan"/>
        </w:rPr>
        <w:t>C4/12</w:t>
      </w:r>
      <w:r w:rsidR="0051735D" w:rsidRPr="007B7268">
        <w:rPr>
          <w:b/>
          <w:sz w:val="32"/>
          <w:szCs w:val="36"/>
          <w:highlight w:val="cyan"/>
        </w:rPr>
        <w:t xml:space="preserve"> FEVER CLINIC</w:t>
      </w:r>
      <w:r w:rsidR="000F75F0" w:rsidRPr="007B7268">
        <w:rPr>
          <w:b/>
          <w:sz w:val="32"/>
          <w:szCs w:val="36"/>
          <w:highlight w:val="cyan"/>
        </w:rPr>
        <w:t xml:space="preserve"> – P BLOCK</w:t>
      </w:r>
    </w:p>
    <w:p w:rsidR="0051735D" w:rsidRPr="007B7268" w:rsidRDefault="000F75F0" w:rsidP="0066448D">
      <w:pPr>
        <w:jc w:val="center"/>
        <w:rPr>
          <w:b/>
          <w:sz w:val="44"/>
          <w:szCs w:val="48"/>
        </w:rPr>
      </w:pPr>
      <w:r w:rsidRPr="007B7268">
        <w:rPr>
          <w:b/>
          <w:sz w:val="32"/>
          <w:szCs w:val="36"/>
          <w:highlight w:val="cyan"/>
        </w:rPr>
        <w:t xml:space="preserve"> </w:t>
      </w:r>
      <w:r w:rsidR="0051735D" w:rsidRPr="007B7268">
        <w:rPr>
          <w:b/>
          <w:sz w:val="32"/>
          <w:szCs w:val="36"/>
          <w:highlight w:val="cyan"/>
        </w:rPr>
        <w:t xml:space="preserve"> </w:t>
      </w:r>
      <w:r w:rsidR="0051735D" w:rsidRPr="007B7268">
        <w:rPr>
          <w:b/>
          <w:sz w:val="44"/>
          <w:szCs w:val="48"/>
          <w:highlight w:val="cyan"/>
        </w:rPr>
        <w:t>FINAL CLEAN</w:t>
      </w:r>
    </w:p>
    <w:p w:rsidR="00F27510" w:rsidRPr="007B7268" w:rsidRDefault="00F27510" w:rsidP="00E23BCD">
      <w:pPr>
        <w:jc w:val="center"/>
        <w:rPr>
          <w:b/>
          <w:sz w:val="32"/>
          <w:szCs w:val="36"/>
        </w:rPr>
      </w:pPr>
      <w:r w:rsidRPr="007B7268">
        <w:rPr>
          <w:b/>
          <w:sz w:val="44"/>
          <w:szCs w:val="48"/>
          <w:highlight w:val="cyan"/>
        </w:rPr>
        <w:t>12pm – 20:30</w:t>
      </w:r>
    </w:p>
    <w:p w:rsidR="0051735D" w:rsidRPr="007B7268" w:rsidRDefault="001D248F" w:rsidP="001D248F">
      <w:pPr>
        <w:jc w:val="center"/>
        <w:rPr>
          <w:b/>
          <w:sz w:val="32"/>
          <w:szCs w:val="36"/>
          <w:highlight w:val="green"/>
        </w:rPr>
      </w:pPr>
      <w:r w:rsidRPr="007B7268">
        <w:rPr>
          <w:b/>
          <w:sz w:val="32"/>
          <w:szCs w:val="36"/>
          <w:highlight w:val="green"/>
        </w:rPr>
        <w:t>Clean all areas with VIRACLEAN-</w:t>
      </w:r>
      <w:r w:rsidR="00EB0104" w:rsidRPr="007B7268">
        <w:rPr>
          <w:b/>
          <w:sz w:val="32"/>
          <w:szCs w:val="36"/>
          <w:highlight w:val="green"/>
        </w:rPr>
        <w:t xml:space="preserve"> </w:t>
      </w:r>
      <w:r w:rsidRPr="007B7268">
        <w:rPr>
          <w:b/>
          <w:sz w:val="32"/>
          <w:szCs w:val="36"/>
          <w:highlight w:val="green"/>
        </w:rPr>
        <w:t>except the floor – use ACTICHLOR to mop floors only</w:t>
      </w:r>
    </w:p>
    <w:p w:rsidR="0051735D" w:rsidRDefault="008349CE" w:rsidP="000F75F0">
      <w:pPr>
        <w:jc w:val="center"/>
        <w:rPr>
          <w:b/>
          <w:sz w:val="36"/>
          <w:szCs w:val="40"/>
        </w:rPr>
      </w:pPr>
      <w:r w:rsidRPr="007B7268">
        <w:rPr>
          <w:b/>
          <w:sz w:val="36"/>
          <w:szCs w:val="40"/>
          <w:highlight w:val="yellow"/>
        </w:rPr>
        <w:t xml:space="preserve">First break at 2:30pm &amp; </w:t>
      </w:r>
      <w:proofErr w:type="gramStart"/>
      <w:r w:rsidR="00B62704" w:rsidRPr="007B7268">
        <w:rPr>
          <w:b/>
          <w:sz w:val="36"/>
          <w:szCs w:val="40"/>
          <w:highlight w:val="yellow"/>
        </w:rPr>
        <w:t>Second</w:t>
      </w:r>
      <w:proofErr w:type="gramEnd"/>
      <w:r w:rsidR="00B62704" w:rsidRPr="007B7268">
        <w:rPr>
          <w:b/>
          <w:sz w:val="36"/>
          <w:szCs w:val="40"/>
          <w:highlight w:val="yellow"/>
        </w:rPr>
        <w:t xml:space="preserve"> break at 5pm</w:t>
      </w:r>
    </w:p>
    <w:p w:rsidR="00C52D3C" w:rsidRDefault="00C52D3C" w:rsidP="000F75F0">
      <w:pP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 xml:space="preserve">The final clean is done after the clinic has closed. </w:t>
      </w:r>
    </w:p>
    <w:p w:rsidR="00C52D3C" w:rsidRPr="007B7268" w:rsidRDefault="00C52D3C" w:rsidP="000F75F0">
      <w:pP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 xml:space="preserve">If the clinic is quite some of these jobs can be started earlier or go down to P block and start </w:t>
      </w:r>
    </w:p>
    <w:p w:rsidR="007B7268" w:rsidRPr="007B7268" w:rsidRDefault="007B7268" w:rsidP="009D54F4">
      <w:pPr>
        <w:pStyle w:val="ListParagraph"/>
        <w:numPr>
          <w:ilvl w:val="0"/>
          <w:numId w:val="8"/>
        </w:numPr>
        <w:rPr>
          <w:sz w:val="22"/>
          <w:szCs w:val="28"/>
        </w:rPr>
      </w:pPr>
      <w:r w:rsidRPr="007B7268">
        <w:rPr>
          <w:sz w:val="22"/>
          <w:szCs w:val="28"/>
        </w:rPr>
        <w:t>Clean the link way leading from Fracture Clinic to Fever Clinic, Mopping floor and dusting.</w:t>
      </w:r>
    </w:p>
    <w:p w:rsidR="007B7268" w:rsidRPr="007B7268" w:rsidRDefault="007B7268" w:rsidP="009D54F4">
      <w:pPr>
        <w:pStyle w:val="ListParagraph"/>
        <w:numPr>
          <w:ilvl w:val="0"/>
          <w:numId w:val="8"/>
        </w:numPr>
        <w:rPr>
          <w:sz w:val="22"/>
          <w:szCs w:val="28"/>
        </w:rPr>
      </w:pPr>
      <w:r w:rsidRPr="007B7268">
        <w:rPr>
          <w:sz w:val="22"/>
          <w:szCs w:val="28"/>
        </w:rPr>
        <w:t>Clean the staff toilet downstairs in ‘Fridays’</w:t>
      </w:r>
    </w:p>
    <w:p w:rsidR="007B7268" w:rsidRPr="007B7268" w:rsidRDefault="007B7268" w:rsidP="009D54F4">
      <w:pPr>
        <w:pStyle w:val="ListParagraph"/>
        <w:numPr>
          <w:ilvl w:val="0"/>
          <w:numId w:val="8"/>
        </w:numPr>
        <w:rPr>
          <w:sz w:val="22"/>
          <w:szCs w:val="28"/>
        </w:rPr>
      </w:pPr>
      <w:r w:rsidRPr="007B7268">
        <w:rPr>
          <w:sz w:val="22"/>
          <w:szCs w:val="28"/>
        </w:rPr>
        <w:t xml:space="preserve">Use straw broom and sweep out the front of Fever Clinic. </w:t>
      </w:r>
    </w:p>
    <w:p w:rsidR="00273E0A" w:rsidRPr="007B7268" w:rsidRDefault="0051735D" w:rsidP="009D54F4">
      <w:pPr>
        <w:pStyle w:val="ListParagraph"/>
        <w:numPr>
          <w:ilvl w:val="0"/>
          <w:numId w:val="8"/>
        </w:numPr>
        <w:rPr>
          <w:sz w:val="22"/>
          <w:szCs w:val="28"/>
        </w:rPr>
      </w:pPr>
      <w:r w:rsidRPr="007B7268">
        <w:rPr>
          <w:sz w:val="22"/>
          <w:szCs w:val="28"/>
        </w:rPr>
        <w:t>Clean all windows</w:t>
      </w:r>
      <w:r w:rsidR="00FB0882" w:rsidRPr="007B7268">
        <w:rPr>
          <w:sz w:val="22"/>
          <w:szCs w:val="28"/>
        </w:rPr>
        <w:t xml:space="preserve"> </w:t>
      </w:r>
      <w:r w:rsidRPr="007B7268">
        <w:rPr>
          <w:sz w:val="22"/>
          <w:szCs w:val="28"/>
        </w:rPr>
        <w:t>with warm water &amp; mop, then dry off with dry mop</w:t>
      </w:r>
    </w:p>
    <w:p w:rsidR="009B0F2B" w:rsidRPr="007B7268" w:rsidRDefault="009B0F2B" w:rsidP="009D54F4">
      <w:pPr>
        <w:pStyle w:val="ListParagraph"/>
        <w:numPr>
          <w:ilvl w:val="0"/>
          <w:numId w:val="8"/>
        </w:numPr>
        <w:rPr>
          <w:sz w:val="22"/>
          <w:szCs w:val="28"/>
        </w:rPr>
      </w:pPr>
      <w:r w:rsidRPr="007B7268">
        <w:rPr>
          <w:sz w:val="22"/>
          <w:szCs w:val="28"/>
        </w:rPr>
        <w:t>Cle</w:t>
      </w:r>
      <w:r w:rsidR="001750BF">
        <w:rPr>
          <w:sz w:val="22"/>
          <w:szCs w:val="28"/>
        </w:rPr>
        <w:t>an all walls, sinks, furniture</w:t>
      </w:r>
    </w:p>
    <w:p w:rsidR="00273E0A" w:rsidRPr="007B7268" w:rsidRDefault="009D54F4" w:rsidP="009D54F4">
      <w:pPr>
        <w:pStyle w:val="ListParagraph"/>
        <w:numPr>
          <w:ilvl w:val="0"/>
          <w:numId w:val="8"/>
        </w:numPr>
        <w:tabs>
          <w:tab w:val="left" w:pos="6946"/>
        </w:tabs>
        <w:rPr>
          <w:sz w:val="22"/>
          <w:szCs w:val="28"/>
        </w:rPr>
      </w:pPr>
      <w:r w:rsidRPr="007B7268">
        <w:rPr>
          <w:sz w:val="22"/>
          <w:szCs w:val="28"/>
        </w:rPr>
        <w:t>Clean front public toilet</w:t>
      </w:r>
      <w:r w:rsidR="009B0F2B" w:rsidRPr="007B7268">
        <w:rPr>
          <w:sz w:val="22"/>
          <w:szCs w:val="28"/>
        </w:rPr>
        <w:t xml:space="preserve"> (near the entry) &amp; </w:t>
      </w:r>
      <w:r w:rsidR="00C52D3C">
        <w:rPr>
          <w:sz w:val="22"/>
          <w:szCs w:val="28"/>
        </w:rPr>
        <w:t>mop floor</w:t>
      </w:r>
      <w:bookmarkStart w:id="0" w:name="_GoBack"/>
      <w:bookmarkEnd w:id="0"/>
    </w:p>
    <w:p w:rsidR="00BD673C" w:rsidRPr="007B7268" w:rsidRDefault="009D54F4" w:rsidP="009D54F4">
      <w:pPr>
        <w:pStyle w:val="ListParagraph"/>
        <w:numPr>
          <w:ilvl w:val="0"/>
          <w:numId w:val="8"/>
        </w:numPr>
        <w:rPr>
          <w:sz w:val="22"/>
          <w:szCs w:val="28"/>
        </w:rPr>
      </w:pPr>
      <w:r w:rsidRPr="007B7268">
        <w:rPr>
          <w:sz w:val="22"/>
          <w:szCs w:val="28"/>
        </w:rPr>
        <w:t>Clean all of the staff room</w:t>
      </w:r>
    </w:p>
    <w:p w:rsidR="0051735D" w:rsidRPr="007B7268" w:rsidRDefault="0051735D" w:rsidP="009D54F4">
      <w:pPr>
        <w:pStyle w:val="ListParagraph"/>
        <w:numPr>
          <w:ilvl w:val="0"/>
          <w:numId w:val="8"/>
        </w:numPr>
        <w:rPr>
          <w:sz w:val="22"/>
          <w:szCs w:val="28"/>
        </w:rPr>
      </w:pPr>
      <w:r w:rsidRPr="007B7268">
        <w:rPr>
          <w:sz w:val="22"/>
          <w:szCs w:val="28"/>
        </w:rPr>
        <w:t>Empty</w:t>
      </w:r>
      <w:r w:rsidR="00EB0104" w:rsidRPr="007B7268">
        <w:rPr>
          <w:sz w:val="22"/>
          <w:szCs w:val="28"/>
        </w:rPr>
        <w:t xml:space="preserve"> all bins</w:t>
      </w:r>
    </w:p>
    <w:p w:rsidR="009D54F4" w:rsidRPr="007B7268" w:rsidRDefault="009D54F4" w:rsidP="009D54F4">
      <w:pPr>
        <w:pStyle w:val="ListParagraph"/>
        <w:numPr>
          <w:ilvl w:val="0"/>
          <w:numId w:val="8"/>
        </w:numPr>
        <w:rPr>
          <w:sz w:val="22"/>
          <w:szCs w:val="28"/>
        </w:rPr>
      </w:pPr>
      <w:r w:rsidRPr="007B7268">
        <w:rPr>
          <w:sz w:val="22"/>
          <w:szCs w:val="28"/>
        </w:rPr>
        <w:t>Clean all walls, windows, chairs &amp; any equipment in Hallway (entry)</w:t>
      </w:r>
    </w:p>
    <w:p w:rsidR="00AF16B4" w:rsidRPr="007B7268" w:rsidRDefault="0051735D" w:rsidP="009B0F2B">
      <w:pPr>
        <w:pStyle w:val="ListParagraph"/>
        <w:numPr>
          <w:ilvl w:val="0"/>
          <w:numId w:val="10"/>
        </w:numPr>
        <w:rPr>
          <w:b/>
          <w:sz w:val="22"/>
          <w:szCs w:val="28"/>
        </w:rPr>
      </w:pPr>
      <w:r w:rsidRPr="007B7268">
        <w:rPr>
          <w:sz w:val="22"/>
          <w:szCs w:val="28"/>
        </w:rPr>
        <w:t>W</w:t>
      </w:r>
      <w:r w:rsidR="004B1223" w:rsidRPr="007B7268">
        <w:rPr>
          <w:sz w:val="22"/>
          <w:szCs w:val="28"/>
        </w:rPr>
        <w:t>ipe over chairs,</w:t>
      </w:r>
      <w:r w:rsidR="001750BF">
        <w:rPr>
          <w:sz w:val="22"/>
          <w:szCs w:val="28"/>
        </w:rPr>
        <w:t xml:space="preserve"> top of steel trolley </w:t>
      </w:r>
    </w:p>
    <w:p w:rsidR="009D54F4" w:rsidRDefault="00CD42AD" w:rsidP="009D54F4">
      <w:pPr>
        <w:pStyle w:val="ListParagraph"/>
        <w:numPr>
          <w:ilvl w:val="0"/>
          <w:numId w:val="10"/>
        </w:numPr>
        <w:rPr>
          <w:sz w:val="22"/>
          <w:szCs w:val="28"/>
        </w:rPr>
      </w:pPr>
      <w:r w:rsidRPr="007B7268">
        <w:rPr>
          <w:sz w:val="22"/>
          <w:szCs w:val="28"/>
        </w:rPr>
        <w:t xml:space="preserve">Take garbage </w:t>
      </w:r>
      <w:r w:rsidR="00C52D3C">
        <w:rPr>
          <w:sz w:val="22"/>
          <w:szCs w:val="28"/>
        </w:rPr>
        <w:t xml:space="preserve">and linen in </w:t>
      </w:r>
      <w:r w:rsidRPr="007B7268">
        <w:rPr>
          <w:sz w:val="22"/>
          <w:szCs w:val="28"/>
        </w:rPr>
        <w:t>trolley down to loading dock &amp; empty</w:t>
      </w:r>
    </w:p>
    <w:p w:rsidR="00FF7F42" w:rsidRPr="00FF7F42" w:rsidRDefault="00FF7F42" w:rsidP="009D54F4">
      <w:pPr>
        <w:pStyle w:val="ListParagraph"/>
        <w:numPr>
          <w:ilvl w:val="0"/>
          <w:numId w:val="10"/>
        </w:numPr>
        <w:rPr>
          <w:b/>
          <w:sz w:val="22"/>
          <w:szCs w:val="28"/>
        </w:rPr>
      </w:pPr>
      <w:r>
        <w:rPr>
          <w:sz w:val="22"/>
          <w:szCs w:val="28"/>
        </w:rPr>
        <w:t xml:space="preserve">When Fever Clinic is </w:t>
      </w:r>
      <w:r w:rsidRPr="00FF7F42">
        <w:rPr>
          <w:b/>
          <w:sz w:val="22"/>
          <w:szCs w:val="28"/>
          <w:highlight w:val="yellow"/>
        </w:rPr>
        <w:t>NOT BUSY</w:t>
      </w:r>
      <w:r>
        <w:rPr>
          <w:sz w:val="22"/>
          <w:szCs w:val="28"/>
        </w:rPr>
        <w:t xml:space="preserve"> return to the Domestic Services office for duties to be assigned – </w:t>
      </w:r>
      <w:r w:rsidRPr="00FF7F42">
        <w:rPr>
          <w:b/>
          <w:sz w:val="22"/>
          <w:szCs w:val="28"/>
          <w:highlight w:val="yellow"/>
        </w:rPr>
        <w:t>DO NOT STAY OVER AT THE FEVER CLINIC UNDER ANY CIRCUMSTANCES</w:t>
      </w:r>
      <w:r w:rsidRPr="00FF7F42">
        <w:rPr>
          <w:b/>
          <w:sz w:val="22"/>
          <w:szCs w:val="28"/>
        </w:rPr>
        <w:t>.</w:t>
      </w:r>
    </w:p>
    <w:p w:rsidR="00FB0882" w:rsidRPr="00597327" w:rsidRDefault="00FB0882" w:rsidP="00597327">
      <w:pPr>
        <w:rPr>
          <w:b/>
          <w:sz w:val="32"/>
          <w:szCs w:val="32"/>
          <w:u w:val="single"/>
        </w:rPr>
      </w:pPr>
      <w:r w:rsidRPr="00597327">
        <w:rPr>
          <w:b/>
          <w:sz w:val="32"/>
          <w:szCs w:val="32"/>
          <w:u w:val="single"/>
        </w:rPr>
        <w:t>P Block</w:t>
      </w:r>
      <w:r w:rsidR="00597327">
        <w:rPr>
          <w:b/>
          <w:sz w:val="32"/>
          <w:szCs w:val="32"/>
          <w:u w:val="single"/>
        </w:rPr>
        <w:t xml:space="preserve"> after 4:30pm</w:t>
      </w:r>
    </w:p>
    <w:p w:rsidR="001F3B55" w:rsidRPr="00C52D3C" w:rsidRDefault="00FB0882" w:rsidP="009D54F4">
      <w:pPr>
        <w:pStyle w:val="ListParagraph"/>
        <w:numPr>
          <w:ilvl w:val="0"/>
          <w:numId w:val="10"/>
        </w:numPr>
        <w:rPr>
          <w:sz w:val="22"/>
          <w:szCs w:val="28"/>
        </w:rPr>
      </w:pPr>
      <w:r w:rsidRPr="007B7268">
        <w:rPr>
          <w:b/>
          <w:sz w:val="22"/>
          <w:szCs w:val="28"/>
        </w:rPr>
        <w:t>P BLOCK</w:t>
      </w:r>
      <w:r w:rsidRPr="007B7268">
        <w:rPr>
          <w:sz w:val="22"/>
          <w:szCs w:val="28"/>
        </w:rPr>
        <w:t xml:space="preserve"> – Clean</w:t>
      </w:r>
      <w:r w:rsidR="00C52D3C">
        <w:rPr>
          <w:sz w:val="22"/>
          <w:szCs w:val="28"/>
        </w:rPr>
        <w:t xml:space="preserve"> </w:t>
      </w:r>
      <w:r w:rsidRPr="007B7268">
        <w:rPr>
          <w:sz w:val="22"/>
          <w:szCs w:val="28"/>
        </w:rPr>
        <w:t>pool access toilets (behind swipe access door), all offices upstairs &amp; down stairs (</w:t>
      </w:r>
      <w:r w:rsidRPr="007B7268">
        <w:rPr>
          <w:b/>
          <w:sz w:val="22"/>
          <w:szCs w:val="28"/>
        </w:rPr>
        <w:t xml:space="preserve">the stairs are </w:t>
      </w:r>
      <w:r w:rsidRPr="00C52D3C">
        <w:rPr>
          <w:b/>
          <w:sz w:val="22"/>
          <w:szCs w:val="28"/>
        </w:rPr>
        <w:t>behind the SWIPE access door near cleaners cupboard</w:t>
      </w:r>
      <w:r w:rsidRPr="00C52D3C">
        <w:rPr>
          <w:sz w:val="22"/>
          <w:szCs w:val="28"/>
        </w:rPr>
        <w:t>) clean servery, vacuum Monday, Wednesday &amp; Friday spot-check Tuesday &amp; Thursday, empty all bins, replenish all hand towel &amp; soap dispensers</w:t>
      </w:r>
    </w:p>
    <w:p w:rsidR="007B7268" w:rsidRPr="007B7268" w:rsidRDefault="0051735D" w:rsidP="007B7268">
      <w:pPr>
        <w:pStyle w:val="ListParagraph"/>
        <w:numPr>
          <w:ilvl w:val="0"/>
          <w:numId w:val="11"/>
        </w:numPr>
        <w:rPr>
          <w:b/>
          <w:sz w:val="22"/>
          <w:szCs w:val="28"/>
        </w:rPr>
      </w:pPr>
      <w:r w:rsidRPr="007B7268">
        <w:rPr>
          <w:sz w:val="22"/>
          <w:szCs w:val="28"/>
        </w:rPr>
        <w:t>R</w:t>
      </w:r>
      <w:r w:rsidR="004C262E" w:rsidRPr="007B7268">
        <w:rPr>
          <w:sz w:val="22"/>
          <w:szCs w:val="28"/>
        </w:rPr>
        <w:t xml:space="preserve">eplenish all hand towel dispensers, </w:t>
      </w:r>
    </w:p>
    <w:p w:rsidR="001917E0" w:rsidRPr="00597327" w:rsidRDefault="004C262E" w:rsidP="009B0F2B">
      <w:pPr>
        <w:pStyle w:val="ListParagraph"/>
        <w:numPr>
          <w:ilvl w:val="0"/>
          <w:numId w:val="11"/>
        </w:numPr>
        <w:rPr>
          <w:b/>
          <w:sz w:val="22"/>
          <w:szCs w:val="28"/>
        </w:rPr>
      </w:pPr>
      <w:r w:rsidRPr="007B7268">
        <w:rPr>
          <w:sz w:val="22"/>
          <w:szCs w:val="28"/>
        </w:rPr>
        <w:t>Alcohol foam rubs, soap dispensers &amp;</w:t>
      </w:r>
      <w:r w:rsidR="0051735D" w:rsidRPr="007B7268">
        <w:rPr>
          <w:sz w:val="22"/>
          <w:szCs w:val="28"/>
        </w:rPr>
        <w:t xml:space="preserve"> micro</w:t>
      </w:r>
      <w:r w:rsidRPr="007B7268">
        <w:rPr>
          <w:sz w:val="22"/>
          <w:szCs w:val="28"/>
        </w:rPr>
        <w:t>-fibre</w:t>
      </w:r>
      <w:r w:rsidR="0051735D" w:rsidRPr="007B7268">
        <w:rPr>
          <w:sz w:val="22"/>
          <w:szCs w:val="28"/>
        </w:rPr>
        <w:t xml:space="preserve"> mops</w:t>
      </w:r>
    </w:p>
    <w:p w:rsidR="00597327" w:rsidRPr="00597327" w:rsidRDefault="00597327" w:rsidP="00597327">
      <w:pPr>
        <w:ind w:left="360"/>
        <w:rPr>
          <w:b/>
          <w:sz w:val="20"/>
        </w:rPr>
      </w:pPr>
      <w:r w:rsidRPr="00597327">
        <w:rPr>
          <w:b/>
          <w:sz w:val="20"/>
        </w:rPr>
        <w:t xml:space="preserve">Updated </w:t>
      </w:r>
      <w:r w:rsidR="00C52D3C">
        <w:rPr>
          <w:b/>
          <w:sz w:val="20"/>
        </w:rPr>
        <w:t>July 2022</w:t>
      </w:r>
    </w:p>
    <w:p w:rsidR="00E23BCD" w:rsidRPr="007B7268" w:rsidRDefault="00E23BCD" w:rsidP="009B0F2B">
      <w:pPr>
        <w:rPr>
          <w:b/>
          <w:sz w:val="24"/>
          <w:szCs w:val="28"/>
        </w:rPr>
      </w:pPr>
    </w:p>
    <w:sectPr w:rsidR="00E23BCD" w:rsidRPr="007B7268" w:rsidSect="009D54F4">
      <w:pgSz w:w="11907" w:h="16839" w:code="9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E6D37"/>
    <w:multiLevelType w:val="hybridMultilevel"/>
    <w:tmpl w:val="6E80C0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402DD"/>
    <w:multiLevelType w:val="hybridMultilevel"/>
    <w:tmpl w:val="B7A6F8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83AC9"/>
    <w:multiLevelType w:val="hybridMultilevel"/>
    <w:tmpl w:val="BEF691F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745E29"/>
    <w:multiLevelType w:val="hybridMultilevel"/>
    <w:tmpl w:val="797E76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F314E"/>
    <w:multiLevelType w:val="hybridMultilevel"/>
    <w:tmpl w:val="7D8830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0447"/>
    <w:multiLevelType w:val="hybridMultilevel"/>
    <w:tmpl w:val="02E8C2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76B78"/>
    <w:multiLevelType w:val="hybridMultilevel"/>
    <w:tmpl w:val="1B18C2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4927C3"/>
    <w:multiLevelType w:val="hybridMultilevel"/>
    <w:tmpl w:val="17268A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05697"/>
    <w:multiLevelType w:val="hybridMultilevel"/>
    <w:tmpl w:val="0366DF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631DF"/>
    <w:multiLevelType w:val="hybridMultilevel"/>
    <w:tmpl w:val="DF72C4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E20D3"/>
    <w:multiLevelType w:val="hybridMultilevel"/>
    <w:tmpl w:val="5AAE58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95593"/>
    <w:multiLevelType w:val="hybridMultilevel"/>
    <w:tmpl w:val="D39A4C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3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1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35D"/>
    <w:rsid w:val="00087008"/>
    <w:rsid w:val="000E4D77"/>
    <w:rsid w:val="000F75F0"/>
    <w:rsid w:val="001750BF"/>
    <w:rsid w:val="001917E0"/>
    <w:rsid w:val="001C321D"/>
    <w:rsid w:val="001D248F"/>
    <w:rsid w:val="001F3B55"/>
    <w:rsid w:val="00273E0A"/>
    <w:rsid w:val="00375130"/>
    <w:rsid w:val="003E5B5E"/>
    <w:rsid w:val="004B1223"/>
    <w:rsid w:val="004C262E"/>
    <w:rsid w:val="0050418E"/>
    <w:rsid w:val="0051735D"/>
    <w:rsid w:val="00597327"/>
    <w:rsid w:val="00604E18"/>
    <w:rsid w:val="0066448D"/>
    <w:rsid w:val="0066552C"/>
    <w:rsid w:val="006D7F7A"/>
    <w:rsid w:val="00784201"/>
    <w:rsid w:val="007B7268"/>
    <w:rsid w:val="008349CE"/>
    <w:rsid w:val="00902351"/>
    <w:rsid w:val="00950BFF"/>
    <w:rsid w:val="009A456B"/>
    <w:rsid w:val="009B0F2B"/>
    <w:rsid w:val="009D54F4"/>
    <w:rsid w:val="00AF16B4"/>
    <w:rsid w:val="00B62704"/>
    <w:rsid w:val="00B70254"/>
    <w:rsid w:val="00BD673C"/>
    <w:rsid w:val="00BF2BE8"/>
    <w:rsid w:val="00C52D3C"/>
    <w:rsid w:val="00CD42AD"/>
    <w:rsid w:val="00CE4A5D"/>
    <w:rsid w:val="00D27449"/>
    <w:rsid w:val="00E03C4D"/>
    <w:rsid w:val="00E14C02"/>
    <w:rsid w:val="00E154A3"/>
    <w:rsid w:val="00E23BCD"/>
    <w:rsid w:val="00EB0104"/>
    <w:rsid w:val="00EB6369"/>
    <w:rsid w:val="00F17A2A"/>
    <w:rsid w:val="00F27510"/>
    <w:rsid w:val="00FB0882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64700-AFE6-45B6-9E8F-2A264C1B0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A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BFF"/>
  </w:style>
  <w:style w:type="paragraph" w:styleId="Heading1">
    <w:name w:val="heading 1"/>
    <w:basedOn w:val="Normal"/>
    <w:next w:val="Normal"/>
    <w:link w:val="Heading1Char"/>
    <w:uiPriority w:val="9"/>
    <w:qFormat/>
    <w:rsid w:val="00950BF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0BF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0BF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0BF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0BF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0BF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0BF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0BF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0BF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3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1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7E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50BF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0BF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0BF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0BF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0BF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0BF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0BF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0BF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0BF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0BF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50BF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50BF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0BF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0BFF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50BFF"/>
    <w:rPr>
      <w:b/>
      <w:bCs/>
    </w:rPr>
  </w:style>
  <w:style w:type="character" w:styleId="Emphasis">
    <w:name w:val="Emphasis"/>
    <w:basedOn w:val="DefaultParagraphFont"/>
    <w:uiPriority w:val="20"/>
    <w:qFormat/>
    <w:rsid w:val="00950BFF"/>
    <w:rPr>
      <w:i/>
      <w:iCs/>
      <w:color w:val="000000" w:themeColor="text1"/>
    </w:rPr>
  </w:style>
  <w:style w:type="paragraph" w:styleId="NoSpacing">
    <w:name w:val="No Spacing"/>
    <w:uiPriority w:val="1"/>
    <w:qFormat/>
    <w:rsid w:val="00950BF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50BF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0BF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0BF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0BFF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50BF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50BF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50BF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50BF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50BF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0BF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8C5EB-5EAF-45FF-B877-E6734FE6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54939213.dotm</Template>
  <TotalTime>1401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Sharee Flanagan</dc:creator>
  <cp:keywords/>
  <dc:description/>
  <cp:lastModifiedBy>Sharon Lee</cp:lastModifiedBy>
  <cp:revision>25</cp:revision>
  <cp:lastPrinted>2022-07-14T03:12:00Z</cp:lastPrinted>
  <dcterms:created xsi:type="dcterms:W3CDTF">2020-04-27T05:53:00Z</dcterms:created>
  <dcterms:modified xsi:type="dcterms:W3CDTF">2022-07-14T03:13:00Z</dcterms:modified>
</cp:coreProperties>
</file>